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2BCB8" w14:textId="26876712" w:rsidR="00BA00AB" w:rsidRDefault="004A367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Thomas SWYNBOURNE</w:t>
      </w:r>
      <w:r>
        <w:rPr>
          <w:rFonts w:ascii="Times New Roman" w:hAnsi="Times New Roman" w:cs="Times New Roman"/>
          <w:sz w:val="24"/>
          <w:szCs w:val="24"/>
        </w:rPr>
        <w:t xml:space="preserve">      (fl.1404)</w:t>
      </w:r>
    </w:p>
    <w:p w14:paraId="3389F655" w14:textId="4EBBD7B8" w:rsidR="004A3675" w:rsidRDefault="004A367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4F9A91" w14:textId="63E975A7" w:rsidR="004A3675" w:rsidRDefault="004A367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5384BA" w14:textId="4E4C5CE2" w:rsidR="004A3675" w:rsidRDefault="004A367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Nov.1404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Kent.    (C.F.R. 1399-1405 p.271)</w:t>
      </w:r>
    </w:p>
    <w:p w14:paraId="62942896" w14:textId="68E5DE34" w:rsidR="004A3675" w:rsidRDefault="004A367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8A5751" w14:textId="3744A3E1" w:rsidR="004A3675" w:rsidRDefault="004A367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4FC654" w14:textId="7C8B09DA" w:rsidR="004A3675" w:rsidRPr="004A3675" w:rsidRDefault="004A367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July 2021</w:t>
      </w:r>
    </w:p>
    <w:sectPr w:rsidR="004A3675" w:rsidRPr="004A367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9ECD7" w14:textId="77777777" w:rsidR="004A3675" w:rsidRDefault="004A3675" w:rsidP="009139A6">
      <w:r>
        <w:separator/>
      </w:r>
    </w:p>
  </w:endnote>
  <w:endnote w:type="continuationSeparator" w:id="0">
    <w:p w14:paraId="0B086B3E" w14:textId="77777777" w:rsidR="004A3675" w:rsidRDefault="004A36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EC7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7A7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DD8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EE0EB" w14:textId="77777777" w:rsidR="004A3675" w:rsidRDefault="004A3675" w:rsidP="009139A6">
      <w:r>
        <w:separator/>
      </w:r>
    </w:p>
  </w:footnote>
  <w:footnote w:type="continuationSeparator" w:id="0">
    <w:p w14:paraId="4CDC8CB8" w14:textId="77777777" w:rsidR="004A3675" w:rsidRDefault="004A36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8623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EC3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FB3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675"/>
    <w:rsid w:val="000666E0"/>
    <w:rsid w:val="002510B7"/>
    <w:rsid w:val="004A367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30B2B"/>
  <w15:chartTrackingRefBased/>
  <w15:docId w15:val="{1A0835D7-6397-444D-8AE9-F2F873CC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2021-07-15T20:47:00Z</dcterms:created>
  <dcterms:modified xsi:type="dcterms:W3CDTF">2021-07-15T20:49:00Z</dcterms:modified>
</cp:coreProperties>
</file>